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20" w:rsidRPr="006F6E23" w:rsidRDefault="007A5E20" w:rsidP="00717199">
      <w:pPr>
        <w:pStyle w:val="Heading1"/>
      </w:pPr>
      <w:r w:rsidRPr="00E24807">
        <w:rPr>
          <w:noProof/>
        </w:rPr>
        <w:t xml:space="preserve">МАОУ АГО </w:t>
      </w:r>
      <w:r>
        <w:rPr>
          <w:noProof/>
        </w:rPr>
        <w:t>«</w:t>
      </w:r>
      <w:r w:rsidRPr="00E24807">
        <w:rPr>
          <w:noProof/>
        </w:rPr>
        <w:t>АСОШ №6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6636005414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7A5E20" w:rsidRPr="000773E0" w:rsidRDefault="007A5E20" w:rsidP="00717199">
      <w:pPr>
        <w:spacing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300</w:t>
      </w:r>
      <w:r w:rsidRPr="000773E0">
        <w:rPr>
          <w:rFonts w:ascii="Times New Roman" w:hAnsi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281</w:t>
      </w:r>
      <w:r w:rsidRPr="000773E0">
        <w:rPr>
          <w:rFonts w:ascii="Times New Roman" w:hAnsi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19</w:t>
      </w:r>
      <w:r w:rsidRPr="000773E0">
        <w:rPr>
          <w:rFonts w:ascii="Times New Roman" w:hAnsi="Times New Roman"/>
          <w:sz w:val="24"/>
          <w:szCs w:val="24"/>
        </w:rPr>
        <w:t xml:space="preserve"> чел.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29,03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0773E0">
        <w:rPr>
          <w:rFonts w:ascii="Times New Roman" w:hAnsi="Times New Roman"/>
          <w:sz w:val="24"/>
          <w:szCs w:val="24"/>
        </w:rPr>
        <w:t xml:space="preserve">, 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9,68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9,22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6,74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/>
          <w:b/>
          <w:noProof/>
          <w:sz w:val="24"/>
          <w:szCs w:val="24"/>
        </w:rPr>
        <w:t>3,39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291DF8" w:rsidRDefault="007A5E20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41,95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/>
          <w:b/>
          <w:noProof/>
          <w:sz w:val="24"/>
          <w:szCs w:val="24"/>
        </w:rPr>
        <w:t>4,71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7,05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/>
          <w:b/>
          <w:noProof/>
          <w:sz w:val="24"/>
          <w:szCs w:val="24"/>
        </w:rPr>
        <w:t>3,2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7,41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6,17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/>
          <w:b/>
          <w:noProof/>
          <w:sz w:val="24"/>
          <w:szCs w:val="24"/>
        </w:rPr>
        <w:t>5,51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03A0A" w:rsidRDefault="007A5E20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18,63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9,44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9,19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03A0A" w:rsidRDefault="007A5E20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24,68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5,89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9,44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9,35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7A5E20" w:rsidRPr="00003A0A" w:rsidRDefault="007A5E20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A5E20" w:rsidRPr="00291DF8" w:rsidRDefault="007A5E20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3" o:spid="_x0000_s1026" type="#_x0000_t75" style="position:absolute;left:0;text-align:left;margin-left:105.05pt;margin-top:.15pt;width:141.75pt;height:20.4pt;z-index:251658240;visibility:visible">
            <v:imagedata r:id="rId6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7A5E20" w:rsidRDefault="007A5E20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114,29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A5E20" w:rsidRPr="00291DF8" w:rsidRDefault="007A5E20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84" o:spid="_x0000_s1027" type="#_x0000_t75" style="position:absolute;left:0;text-align:left;margin-left:114.05pt;margin-top:8.8pt;width:136.4pt;height:15.3pt;z-index:251659264;visibility:visible">
            <v:imagedata r:id="rId7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7A5E20" w:rsidRDefault="007A5E20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7,14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/>
          <w:b/>
          <w:sz w:val="24"/>
          <w:szCs w:val="24"/>
        </w:rPr>
        <w:t>«</w:t>
      </w:r>
      <w:r w:rsidRPr="000773E0">
        <w:rPr>
          <w:rFonts w:ascii="Times New Roman" w:hAnsi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/>
          <w:b/>
          <w:sz w:val="24"/>
          <w:szCs w:val="24"/>
        </w:rPr>
        <w:t>».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Рекомендации для ОО:</w:t>
      </w:r>
    </w:p>
    <w:p w:rsidR="007A5E20" w:rsidRDefault="007A5E20" w:rsidP="00717199">
      <w:pPr>
        <w:pStyle w:val="ListParagraph"/>
        <w:spacing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  <w:sectPr w:rsidR="007A5E20" w:rsidRPr="000773E0" w:rsidSect="00D62641">
          <w:footnotePr>
            <w:numRestart w:val="eachPage"/>
          </w:footnotePr>
          <w:type w:val="continuous"/>
          <w:pgSz w:w="11906" w:h="16838"/>
          <w:pgMar w:top="540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район</w:t>
      </w:r>
    </w:p>
    <w:p w:rsidR="007A5E20" w:rsidRPr="000773E0" w:rsidRDefault="007A5E20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ГО</w:t>
      </w:r>
    </w:p>
    <w:p w:rsidR="007A5E20" w:rsidRDefault="007A5E20" w:rsidP="00717199">
      <w:pPr>
        <w:rPr>
          <w:noProof/>
        </w:rPr>
        <w:sectPr w:rsidR="007A5E20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5E20" w:rsidRDefault="007A5E20"/>
    <w:sectPr w:rsidR="007A5E20" w:rsidSect="009A4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E20" w:rsidRDefault="007A5E20" w:rsidP="00F27BD1">
      <w:pPr>
        <w:spacing w:after="0" w:line="240" w:lineRule="auto"/>
      </w:pPr>
      <w:r>
        <w:separator/>
      </w:r>
    </w:p>
  </w:endnote>
  <w:endnote w:type="continuationSeparator" w:id="0">
    <w:p w:rsidR="007A5E20" w:rsidRDefault="007A5E20" w:rsidP="00F27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E20" w:rsidRDefault="007A5E20" w:rsidP="00F27BD1">
      <w:pPr>
        <w:spacing w:after="0" w:line="240" w:lineRule="auto"/>
      </w:pPr>
      <w:r>
        <w:separator/>
      </w:r>
    </w:p>
  </w:footnote>
  <w:footnote w:type="continuationSeparator" w:id="0">
    <w:p w:rsidR="007A5E20" w:rsidRDefault="007A5E20" w:rsidP="00F27BD1">
      <w:pPr>
        <w:spacing w:after="0" w:line="240" w:lineRule="auto"/>
      </w:pPr>
      <w:r>
        <w:continuationSeparator/>
      </w:r>
    </w:p>
  </w:footnote>
  <w:footnote w:id="1">
    <w:p w:rsidR="007A5E20" w:rsidRDefault="007A5E20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 xml:space="preserve">по итогам мониторинга официальных сайтов ОО в период с 1 по 31 мая </w:t>
      </w:r>
      <w:smartTag w:uri="urn:schemas-microsoft-com:office:smarttags" w:element="metricconverter">
        <w:smartTagPr>
          <w:attr w:name="ProductID" w:val="2018 г"/>
        </w:smartTagPr>
        <w:r w:rsidRPr="008D6AA1">
          <w:rPr>
            <w:rFonts w:ascii="Times New Roman" w:hAnsi="Times New Roman"/>
          </w:rPr>
          <w:t>2018 г</w:t>
        </w:r>
      </w:smartTag>
      <w:r w:rsidRPr="008D6AA1">
        <w:rPr>
          <w:rFonts w:ascii="Times New Roman" w:hAnsi="Times New Roman"/>
        </w:rPr>
        <w:t>.</w:t>
      </w:r>
    </w:p>
  </w:footnote>
  <w:footnote w:id="2">
    <w:p w:rsidR="007A5E20" w:rsidRDefault="007A5E20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 xml:space="preserve">по итогам мониторинга официальных сайтов ОО в период с 1 по 31 мая </w:t>
      </w:r>
      <w:smartTag w:uri="urn:schemas-microsoft-com:office:smarttags" w:element="metricconverter">
        <w:smartTagPr>
          <w:attr w:name="ProductID" w:val="2018 г"/>
        </w:smartTagPr>
        <w:r w:rsidRPr="008D6AA1">
          <w:rPr>
            <w:rFonts w:ascii="Times New Roman" w:hAnsi="Times New Roman"/>
          </w:rPr>
          <w:t>2018 г</w:t>
        </w:r>
      </w:smartTag>
      <w:r w:rsidRPr="008D6AA1"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BD1"/>
    <w:rsid w:val="00003A0A"/>
    <w:rsid w:val="000773E0"/>
    <w:rsid w:val="00291DF8"/>
    <w:rsid w:val="00505A3F"/>
    <w:rsid w:val="00662F9E"/>
    <w:rsid w:val="006F6E23"/>
    <w:rsid w:val="00717199"/>
    <w:rsid w:val="007A5E20"/>
    <w:rsid w:val="0089034D"/>
    <w:rsid w:val="008D6AA1"/>
    <w:rsid w:val="009A496F"/>
    <w:rsid w:val="00AC7A4A"/>
    <w:rsid w:val="00B4564E"/>
    <w:rsid w:val="00D62641"/>
    <w:rsid w:val="00E24807"/>
    <w:rsid w:val="00F27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9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27BD1"/>
    <w:pPr>
      <w:keepNext/>
      <w:keepLines/>
      <w:spacing w:before="240" w:after="240" w:line="259" w:lineRule="auto"/>
      <w:jc w:val="center"/>
      <w:outlineLvl w:val="0"/>
    </w:pPr>
    <w:rPr>
      <w:rFonts w:ascii="Times New Roman" w:hAnsi="Times New Roman"/>
      <w:b/>
      <w:bCs/>
      <w:caps/>
      <w:sz w:val="24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7BD1"/>
    <w:rPr>
      <w:rFonts w:ascii="Times New Roman" w:hAnsi="Times New Roman"/>
      <w:b/>
      <w:caps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F27BD1"/>
    <w:pPr>
      <w:spacing w:after="160" w:line="259" w:lineRule="auto"/>
      <w:ind w:left="720"/>
      <w:contextualSpacing/>
    </w:pPr>
    <w:rPr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F27BD1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27BD1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F27BD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</Pages>
  <Words>1116</Words>
  <Characters>6364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2018-07-17T14:44:00Z</dcterms:created>
  <dcterms:modified xsi:type="dcterms:W3CDTF">2018-07-18T05:51:00Z</dcterms:modified>
</cp:coreProperties>
</file>